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B07F72C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</w:t>
      </w:r>
      <w:bookmarkStart w:id="0" w:name="_Hlk158378135"/>
      <w:r w:rsidR="00D8370D" w:rsidRPr="00D8370D">
        <w:rPr>
          <w:rFonts w:ascii="Verdana" w:eastAsia="Times New Roman" w:hAnsi="Verdana" w:cs="Times New Roman"/>
          <w:lang w:eastAsia="cs-CZ"/>
        </w:rPr>
        <w:t xml:space="preserve"> </w:t>
      </w:r>
      <w:bookmarkStart w:id="1" w:name="_Toc403053768"/>
      <w:r w:rsidR="0070163A">
        <w:rPr>
          <w:rFonts w:ascii="Verdana" w:hAnsi="Verdana"/>
          <w:b/>
        </w:rPr>
        <w:t>„</w:t>
      </w:r>
      <w:bookmarkEnd w:id="1"/>
      <w:r w:rsidR="0070163A">
        <w:rPr>
          <w:rFonts w:ascii="Verdana" w:hAnsi="Verdana"/>
          <w:b/>
        </w:rPr>
        <w:t xml:space="preserve">Pásový drtič dřevní hmoty“ </w:t>
      </w:r>
      <w:r w:rsidR="0070163A">
        <w:rPr>
          <w:rFonts w:ascii="Verdana" w:hAnsi="Verdana"/>
        </w:rPr>
        <w:t xml:space="preserve">č.j. 119477/2026-SŽ-GŘ-O15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C02E55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C02E55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C02E55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lastRenderedPageBreak/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0E119" w14:textId="77777777" w:rsidR="00C02E55" w:rsidRDefault="00C02E55" w:rsidP="00962258">
      <w:pPr>
        <w:spacing w:after="0" w:line="240" w:lineRule="auto"/>
      </w:pPr>
      <w:r>
        <w:separator/>
      </w:r>
    </w:p>
  </w:endnote>
  <w:endnote w:type="continuationSeparator" w:id="0">
    <w:p w14:paraId="496219D5" w14:textId="77777777" w:rsidR="00C02E55" w:rsidRDefault="00C02E5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FBA48" w14:textId="77777777" w:rsidR="00C02E55" w:rsidRDefault="00C02E55" w:rsidP="00962258">
      <w:pPr>
        <w:spacing w:after="0" w:line="240" w:lineRule="auto"/>
      </w:pPr>
      <w:r>
        <w:separator/>
      </w:r>
    </w:p>
  </w:footnote>
  <w:footnote w:type="continuationSeparator" w:id="0">
    <w:p w14:paraId="0CD43270" w14:textId="77777777" w:rsidR="00C02E55" w:rsidRDefault="00C02E55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7E00B" w14:textId="645275A1" w:rsidR="00DD2953" w:rsidRDefault="00DD29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4E4C6884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13CA2DD1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FE2779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401CE91C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21.2 a 21.3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B6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57A5"/>
    <w:rsid w:val="00191F89"/>
    <w:rsid w:val="001A3814"/>
    <w:rsid w:val="001B32B3"/>
    <w:rsid w:val="001B343B"/>
    <w:rsid w:val="00207DF5"/>
    <w:rsid w:val="00280E07"/>
    <w:rsid w:val="002811DF"/>
    <w:rsid w:val="002C31BF"/>
    <w:rsid w:val="002D08B1"/>
    <w:rsid w:val="002E0CD7"/>
    <w:rsid w:val="002E2C8A"/>
    <w:rsid w:val="00335148"/>
    <w:rsid w:val="003401F1"/>
    <w:rsid w:val="00341DCF"/>
    <w:rsid w:val="00357BC6"/>
    <w:rsid w:val="00374C53"/>
    <w:rsid w:val="003956C6"/>
    <w:rsid w:val="003B7E4D"/>
    <w:rsid w:val="00441430"/>
    <w:rsid w:val="00450F07"/>
    <w:rsid w:val="00451042"/>
    <w:rsid w:val="00453CD3"/>
    <w:rsid w:val="00460660"/>
    <w:rsid w:val="00465526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B2A9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0163A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A54AD"/>
    <w:rsid w:val="008C5234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72C75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4711F"/>
    <w:rsid w:val="00B75EE1"/>
    <w:rsid w:val="00B77481"/>
    <w:rsid w:val="00B8518B"/>
    <w:rsid w:val="00BB6A1A"/>
    <w:rsid w:val="00BC2F97"/>
    <w:rsid w:val="00BD7E91"/>
    <w:rsid w:val="00C02D0A"/>
    <w:rsid w:val="00C02E55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8370D"/>
    <w:rsid w:val="00DC75F3"/>
    <w:rsid w:val="00DD2953"/>
    <w:rsid w:val="00DD46F3"/>
    <w:rsid w:val="00DE4C4D"/>
    <w:rsid w:val="00DE56F2"/>
    <w:rsid w:val="00DF116D"/>
    <w:rsid w:val="00E11C7E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751DF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57B7A"/>
    <w:rsid w:val="001B32B3"/>
    <w:rsid w:val="002E2C8A"/>
    <w:rsid w:val="00374C53"/>
    <w:rsid w:val="00390121"/>
    <w:rsid w:val="00465526"/>
    <w:rsid w:val="0049171C"/>
    <w:rsid w:val="004B52FD"/>
    <w:rsid w:val="00710200"/>
    <w:rsid w:val="0087094D"/>
    <w:rsid w:val="009038E8"/>
    <w:rsid w:val="00B4711F"/>
    <w:rsid w:val="00B72819"/>
    <w:rsid w:val="00B81688"/>
    <w:rsid w:val="00BE31C7"/>
    <w:rsid w:val="00C601C7"/>
    <w:rsid w:val="00D3256A"/>
    <w:rsid w:val="00E11C7E"/>
    <w:rsid w:val="00E553C3"/>
    <w:rsid w:val="00F751DF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472</Words>
  <Characters>2787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Bauer Michal</cp:lastModifiedBy>
  <cp:revision>16</cp:revision>
  <cp:lastPrinted>2017-11-28T17:18:00Z</cp:lastPrinted>
  <dcterms:created xsi:type="dcterms:W3CDTF">2023-11-16T10:29:00Z</dcterms:created>
  <dcterms:modified xsi:type="dcterms:W3CDTF">2026-07-13T11:19:00Z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